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A0" w:rsidRPr="00B46910" w:rsidRDefault="002A38FD" w:rsidP="00D37935">
      <w:pPr>
        <w:pStyle w:val="Overskrift1"/>
      </w:pPr>
      <w:r w:rsidRPr="00B46910">
        <w:t xml:space="preserve">Oversikt over </w:t>
      </w:r>
      <w:r w:rsidR="00F9339A" w:rsidRPr="00B46910">
        <w:t xml:space="preserve">tilbyders </w:t>
      </w:r>
      <w:r w:rsidR="0017520F" w:rsidRPr="00B46910">
        <w:t>avvik</w:t>
      </w:r>
      <w:r w:rsidR="00AA6718">
        <w:t xml:space="preserve"> og forbehold</w:t>
      </w:r>
      <w:r w:rsidR="0017520F" w:rsidRPr="00B46910">
        <w:t xml:space="preserve"> fra </w:t>
      </w:r>
      <w:r w:rsidR="00B46910">
        <w:t>konkurransegrunnlaget</w:t>
      </w:r>
    </w:p>
    <w:p w:rsidR="00B46910" w:rsidRPr="00AA6718" w:rsidRDefault="002625A0" w:rsidP="00B46910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>Informasjon</w:t>
      </w:r>
    </w:p>
    <w:p w:rsidR="009A74FC" w:rsidRPr="00B46910" w:rsidRDefault="0017520F" w:rsidP="00B46910">
      <w:pPr>
        <w:rPr>
          <w:rFonts w:cs="Arial"/>
          <w:i/>
          <w:lang w:eastAsia="nb-NO"/>
        </w:rPr>
      </w:pPr>
      <w:r w:rsidRPr="00B46910">
        <w:rPr>
          <w:rFonts w:ascii="Myriad Pro" w:hAnsi="Myriad Pro"/>
          <w:sz w:val="22"/>
          <w:szCs w:val="22"/>
        </w:rPr>
        <w:t>Dersom tilbyder</w:t>
      </w:r>
      <w:r w:rsidR="00F363C4" w:rsidRPr="00B46910">
        <w:rPr>
          <w:rFonts w:ascii="Myriad Pro" w:hAnsi="Myriad Pro"/>
          <w:sz w:val="22"/>
          <w:szCs w:val="22"/>
        </w:rPr>
        <w:t xml:space="preserve"> inngir</w:t>
      </w:r>
      <w:r w:rsidRPr="00B46910">
        <w:rPr>
          <w:rFonts w:ascii="Myriad Pro" w:hAnsi="Myriad Pro"/>
          <w:sz w:val="22"/>
          <w:szCs w:val="22"/>
        </w:rPr>
        <w:t xml:space="preserve"> tilbud </w:t>
      </w:r>
      <w:r w:rsidR="00F363C4" w:rsidRPr="00B46910">
        <w:rPr>
          <w:rFonts w:ascii="Myriad Pro" w:hAnsi="Myriad Pro"/>
          <w:sz w:val="22"/>
          <w:szCs w:val="22"/>
        </w:rPr>
        <w:t xml:space="preserve">med </w:t>
      </w:r>
      <w:r w:rsidRPr="00B46910">
        <w:rPr>
          <w:rFonts w:ascii="Myriad Pro" w:hAnsi="Myriad Pro"/>
          <w:sz w:val="22"/>
          <w:szCs w:val="22"/>
        </w:rPr>
        <w:t>avvik</w:t>
      </w:r>
      <w:r w:rsidR="00F363C4" w:rsidRPr="00B46910">
        <w:rPr>
          <w:rFonts w:ascii="Myriad Pro" w:hAnsi="Myriad Pro"/>
          <w:sz w:val="22"/>
          <w:szCs w:val="22"/>
        </w:rPr>
        <w:t xml:space="preserve">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F363C4" w:rsidRPr="00B46910">
        <w:rPr>
          <w:rFonts w:ascii="Myriad Pro" w:hAnsi="Myriad Pro"/>
          <w:sz w:val="22"/>
          <w:szCs w:val="22"/>
        </w:rPr>
        <w:t>,</w:t>
      </w:r>
      <w:r w:rsidR="00347EAE" w:rsidRPr="00B46910">
        <w:rPr>
          <w:rFonts w:ascii="Myriad Pro" w:hAnsi="Myriad Pro"/>
          <w:sz w:val="22"/>
          <w:szCs w:val="22"/>
        </w:rPr>
        <w:t xml:space="preserve"> skal </w:t>
      </w:r>
      <w:r w:rsidR="00F363C4" w:rsidRPr="00B46910">
        <w:rPr>
          <w:rFonts w:ascii="Myriad Pro" w:hAnsi="Myriad Pro"/>
          <w:sz w:val="22"/>
          <w:szCs w:val="22"/>
        </w:rPr>
        <w:t xml:space="preserve">avvikene beskrives og </w:t>
      </w:r>
      <w:proofErr w:type="spellStart"/>
      <w:r w:rsidR="00F363C4" w:rsidRPr="00B46910">
        <w:rPr>
          <w:rFonts w:ascii="Myriad Pro" w:hAnsi="Myriad Pro"/>
          <w:sz w:val="22"/>
          <w:szCs w:val="22"/>
        </w:rPr>
        <w:t>prissettes</w:t>
      </w:r>
      <w:proofErr w:type="spellEnd"/>
      <w:r w:rsidR="00B46910">
        <w:rPr>
          <w:rFonts w:ascii="Myriad Pro" w:hAnsi="Myriad Pro"/>
          <w:sz w:val="22"/>
          <w:szCs w:val="22"/>
        </w:rPr>
        <w:t xml:space="preserve"> slik at </w:t>
      </w:r>
      <w:r w:rsidR="00907A90">
        <w:rPr>
          <w:rFonts w:ascii="Myriad Pro" w:hAnsi="Myriad Pro"/>
          <w:sz w:val="22"/>
          <w:szCs w:val="22"/>
        </w:rPr>
        <w:t>Oppdragsgiver</w:t>
      </w:r>
      <w:r w:rsidR="00347EAE" w:rsidRPr="00B46910">
        <w:rPr>
          <w:rFonts w:ascii="Myriad Pro" w:hAnsi="Myriad Pro"/>
          <w:sz w:val="22"/>
          <w:szCs w:val="22"/>
        </w:rPr>
        <w:t xml:space="preserve"> kan analysere og kvantifisere implikasjonene av dem.</w:t>
      </w:r>
      <w:r w:rsidR="00D32227" w:rsidRPr="00B46910">
        <w:rPr>
          <w:rFonts w:ascii="Myriad Pro" w:hAnsi="Myriad Pro"/>
          <w:sz w:val="22"/>
          <w:szCs w:val="22"/>
        </w:rPr>
        <w:t xml:space="preserve"> </w:t>
      </w:r>
      <w:r w:rsidR="009A74FC" w:rsidRPr="00B46910">
        <w:rPr>
          <w:rFonts w:ascii="Myriad Pro" w:hAnsi="Myriad Pro"/>
          <w:sz w:val="22"/>
          <w:szCs w:val="22"/>
        </w:rPr>
        <w:t xml:space="preserve">Med avvik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9A74FC" w:rsidRPr="00B46910">
        <w:rPr>
          <w:rFonts w:ascii="Myriad Pro" w:hAnsi="Myriad Pro"/>
          <w:sz w:val="22"/>
          <w:szCs w:val="22"/>
        </w:rPr>
        <w:t xml:space="preserve">, menes avvik fra de dokumenter som nevnt i FOA § 4-2 bokstav a. </w:t>
      </w:r>
      <w:r w:rsidR="00173231" w:rsidRPr="00B46910">
        <w:rPr>
          <w:rFonts w:ascii="Myriad Pro" w:hAnsi="Myriad Pro"/>
          <w:sz w:val="22"/>
          <w:szCs w:val="22"/>
        </w:rPr>
        <w:t xml:space="preserve">Oversikten skal uttømmende angi alle avvikene. </w:t>
      </w:r>
      <w:r w:rsidR="007D3ED5" w:rsidRPr="00A948F9">
        <w:rPr>
          <w:rFonts w:ascii="Myriad Pro" w:hAnsi="Myriad Pro"/>
          <w:color w:val="FF0000"/>
          <w:sz w:val="22"/>
          <w:szCs w:val="22"/>
        </w:rPr>
        <w:t>Forsvaret ber leverandøren være oppmerksom</w:t>
      </w:r>
      <w:r w:rsidR="00B46910" w:rsidRPr="00A948F9">
        <w:rPr>
          <w:rFonts w:ascii="Myriad Pro" w:hAnsi="Myriad Pro"/>
          <w:color w:val="FF0000"/>
          <w:sz w:val="22"/>
          <w:szCs w:val="22"/>
        </w:rPr>
        <w:t xml:space="preserve"> på tilbud som inneholder </w:t>
      </w:r>
      <w:r w:rsidR="00B46910" w:rsidRPr="00A948F9">
        <w:rPr>
          <w:rFonts w:ascii="Myriad Pro" w:hAnsi="Myriad Pro" w:cs="Arial"/>
          <w:color w:val="FF0000"/>
          <w:sz w:val="22"/>
          <w:lang w:eastAsia="nb-NO"/>
        </w:rPr>
        <w:t xml:space="preserve">avvik som medfører </w:t>
      </w:r>
      <w:r w:rsidR="007D3ED5" w:rsidRPr="00A948F9">
        <w:rPr>
          <w:rFonts w:ascii="Myriad Pro" w:hAnsi="Myriad Pro" w:cs="Arial"/>
          <w:color w:val="FF0000"/>
          <w:sz w:val="22"/>
          <w:lang w:eastAsia="nb-NO"/>
        </w:rPr>
        <w:t xml:space="preserve">at </w:t>
      </w:r>
      <w:r w:rsidR="00B46910" w:rsidRPr="00A948F9">
        <w:rPr>
          <w:rFonts w:ascii="Myriad Pro" w:hAnsi="Myriad Pro" w:cs="Arial"/>
          <w:color w:val="FF0000"/>
          <w:sz w:val="22"/>
          <w:lang w:eastAsia="nb-NO"/>
        </w:rPr>
        <w:t>tilbudene ikke blir sammenlignbare, vil måtte avvises.</w:t>
      </w:r>
    </w:p>
    <w:p w:rsidR="00B46910" w:rsidRPr="00AA6718" w:rsidRDefault="002A38FD" w:rsidP="006B3F57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>Instruks for utfyllel</w:t>
      </w:r>
      <w:r w:rsidR="00387364" w:rsidRPr="00AA6718">
        <w:rPr>
          <w:sz w:val="24"/>
          <w:szCs w:val="22"/>
        </w:rPr>
        <w:t>se av skjema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Dokument/referanse:</w:t>
      </w:r>
      <w:r w:rsidRPr="00B46910">
        <w:rPr>
          <w:rFonts w:ascii="Myriad Pro" w:hAnsi="Myriad Pro"/>
          <w:sz w:val="22"/>
          <w:szCs w:val="22"/>
        </w:rPr>
        <w:t xml:space="preserve"> Det skal her angis hvilket dokument det </w:t>
      </w:r>
      <w:r w:rsidR="001C08E4" w:rsidRPr="00B46910">
        <w:rPr>
          <w:rFonts w:ascii="Myriad Pro" w:hAnsi="Myriad Pro"/>
          <w:sz w:val="22"/>
          <w:szCs w:val="22"/>
        </w:rPr>
        <w:t>avvikes fra</w:t>
      </w:r>
      <w:r w:rsidRPr="00B46910">
        <w:rPr>
          <w:rFonts w:ascii="Myriad Pro" w:hAnsi="Myriad Pro"/>
          <w:sz w:val="22"/>
          <w:szCs w:val="22"/>
        </w:rPr>
        <w:t>, herunder</w:t>
      </w:r>
      <w:r w:rsidR="00B46910">
        <w:rPr>
          <w:rFonts w:ascii="Myriad Pro" w:hAnsi="Myriad Pro"/>
          <w:sz w:val="22"/>
          <w:szCs w:val="22"/>
        </w:rPr>
        <w:t xml:space="preserve"> hvilket</w:t>
      </w:r>
      <w:r w:rsidRPr="00B46910">
        <w:rPr>
          <w:rFonts w:ascii="Myriad Pro" w:hAnsi="Myriad Pro"/>
          <w:sz w:val="22"/>
          <w:szCs w:val="22"/>
        </w:rPr>
        <w:t xml:space="preserve"> punkt i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Pr="00B46910">
        <w:rPr>
          <w:rFonts w:ascii="Myriad Pro" w:hAnsi="Myriad Pro"/>
          <w:sz w:val="22"/>
          <w:szCs w:val="22"/>
        </w:rPr>
        <w:t xml:space="preserve"> og/eller hvilket kontraktsbilag </w:t>
      </w:r>
      <w:r w:rsidR="001C08E4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gjelder.</w:t>
      </w:r>
    </w:p>
    <w:p w:rsidR="006B3F57" w:rsidRPr="00B46910" w:rsidRDefault="001C08E4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Avvik</w:t>
      </w:r>
      <w:r w:rsidR="00F9339A" w:rsidRPr="00B46910">
        <w:rPr>
          <w:rFonts w:ascii="Myriad Pro" w:hAnsi="Myriad Pro"/>
          <w:b/>
          <w:sz w:val="22"/>
          <w:szCs w:val="22"/>
        </w:rPr>
        <w:t>:</w:t>
      </w:r>
      <w:r w:rsidR="00F9339A" w:rsidRPr="00B46910">
        <w:rPr>
          <w:rFonts w:ascii="Myriad Pro" w:hAnsi="Myriad Pro"/>
          <w:sz w:val="22"/>
          <w:szCs w:val="22"/>
        </w:rPr>
        <w:t xml:space="preserve"> Her skal selve </w:t>
      </w:r>
      <w:r w:rsidRPr="00B46910">
        <w:rPr>
          <w:rFonts w:ascii="Myriad Pro" w:hAnsi="Myriad Pro"/>
          <w:sz w:val="22"/>
          <w:szCs w:val="22"/>
        </w:rPr>
        <w:t xml:space="preserve">avviket fremkomme. Ved avvik </w:t>
      </w:r>
      <w:r w:rsidR="00F9339A" w:rsidRPr="00B46910">
        <w:rPr>
          <w:rFonts w:ascii="Myriad Pro" w:hAnsi="Myriad Pro"/>
          <w:sz w:val="22"/>
          <w:szCs w:val="22"/>
        </w:rPr>
        <w:t xml:space="preserve">til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="00833534" w:rsidRPr="00B46910">
        <w:rPr>
          <w:rFonts w:ascii="Myriad Pro" w:hAnsi="Myriad Pro"/>
          <w:sz w:val="22"/>
          <w:szCs w:val="22"/>
        </w:rPr>
        <w:t xml:space="preserve"> </w:t>
      </w:r>
      <w:r w:rsidR="00F9339A" w:rsidRPr="00B46910">
        <w:rPr>
          <w:rFonts w:ascii="Myriad Pro" w:hAnsi="Myriad Pro"/>
          <w:sz w:val="22"/>
          <w:szCs w:val="22"/>
        </w:rPr>
        <w:t>kan ny</w:t>
      </w:r>
      <w:r w:rsidRPr="00B46910">
        <w:rPr>
          <w:rFonts w:ascii="Myriad Pro" w:hAnsi="Myriad Pro"/>
          <w:sz w:val="22"/>
          <w:szCs w:val="22"/>
        </w:rPr>
        <w:t>tt</w:t>
      </w:r>
      <w:r w:rsidR="00F9339A" w:rsidRPr="00B46910">
        <w:rPr>
          <w:rFonts w:ascii="Myriad Pro" w:hAnsi="Myriad Pro"/>
          <w:sz w:val="22"/>
          <w:szCs w:val="22"/>
        </w:rPr>
        <w:t xml:space="preserve"> forslag til ny kontraktstekst angis.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 xml:space="preserve">Begrunnelse </w:t>
      </w:r>
      <w:r w:rsidR="001C08E4" w:rsidRPr="00B46910">
        <w:rPr>
          <w:rFonts w:ascii="Myriad Pro" w:hAnsi="Myriad Pro"/>
          <w:b/>
          <w:sz w:val="22"/>
          <w:szCs w:val="22"/>
        </w:rPr>
        <w:t>for avviket</w:t>
      </w:r>
      <w:r w:rsidRPr="00B46910">
        <w:rPr>
          <w:rFonts w:ascii="Myriad Pro" w:hAnsi="Myriad Pro"/>
          <w:i/>
          <w:sz w:val="22"/>
          <w:szCs w:val="22"/>
        </w:rPr>
        <w:t>:</w:t>
      </w:r>
      <w:r w:rsidRPr="00B46910">
        <w:rPr>
          <w:rFonts w:ascii="Myriad Pro" w:hAnsi="Myriad Pro"/>
          <w:sz w:val="22"/>
          <w:szCs w:val="22"/>
        </w:rPr>
        <w:t xml:space="preserve"> Det skal </w:t>
      </w:r>
      <w:r w:rsidR="001C08E4" w:rsidRPr="00B46910">
        <w:rPr>
          <w:rFonts w:ascii="Myriad Pro" w:hAnsi="Myriad Pro"/>
          <w:sz w:val="22"/>
          <w:szCs w:val="22"/>
        </w:rPr>
        <w:t xml:space="preserve">her </w:t>
      </w:r>
      <w:r w:rsidRPr="00B46910">
        <w:rPr>
          <w:rFonts w:ascii="Myriad Pro" w:hAnsi="Myriad Pro"/>
          <w:sz w:val="22"/>
          <w:szCs w:val="22"/>
        </w:rPr>
        <w:t xml:space="preserve">angis en saklig begrunnelse for </w:t>
      </w:r>
      <w:r w:rsidR="001C08E4" w:rsidRPr="00B46910">
        <w:rPr>
          <w:rFonts w:ascii="Myriad Pro" w:hAnsi="Myriad Pro"/>
          <w:sz w:val="22"/>
          <w:szCs w:val="22"/>
        </w:rPr>
        <w:t>avviket</w:t>
      </w:r>
      <w:r w:rsidRPr="00B46910">
        <w:rPr>
          <w:rFonts w:ascii="Myriad Pro" w:hAnsi="Myriad Pro"/>
          <w:sz w:val="22"/>
          <w:szCs w:val="22"/>
        </w:rPr>
        <w:t xml:space="preserve">. </w:t>
      </w:r>
      <w:r w:rsidR="001C08E4" w:rsidRPr="00B46910">
        <w:rPr>
          <w:rFonts w:ascii="Myriad Pro" w:hAnsi="Myriad Pro"/>
          <w:sz w:val="22"/>
          <w:szCs w:val="22"/>
        </w:rPr>
        <w:t>Forsvaret anser avvik</w:t>
      </w:r>
      <w:r w:rsidR="00684C26" w:rsidRPr="00B46910">
        <w:rPr>
          <w:rFonts w:ascii="Myriad Pro" w:hAnsi="Myriad Pro"/>
          <w:sz w:val="22"/>
          <w:szCs w:val="22"/>
        </w:rPr>
        <w:t xml:space="preserve"> om språklige endringer av ordlyden i statens standardavtaler som </w:t>
      </w:r>
      <w:r w:rsidR="001C08E4" w:rsidRPr="00B46910">
        <w:rPr>
          <w:rFonts w:ascii="Myriad Pro" w:hAnsi="Myriad Pro"/>
          <w:sz w:val="22"/>
          <w:szCs w:val="22"/>
        </w:rPr>
        <w:t>ikke saklige</w:t>
      </w:r>
      <w:r w:rsidR="00684C26" w:rsidRPr="00B46910">
        <w:rPr>
          <w:rFonts w:ascii="Myriad Pro" w:hAnsi="Myriad Pro"/>
          <w:sz w:val="22"/>
          <w:szCs w:val="22"/>
        </w:rPr>
        <w:t>.</w:t>
      </w:r>
      <w:r w:rsidR="00833534" w:rsidRPr="00B46910">
        <w:rPr>
          <w:rFonts w:ascii="Myriad Pro" w:hAnsi="Myriad Pro"/>
          <w:sz w:val="22"/>
          <w:szCs w:val="22"/>
        </w:rPr>
        <w:t xml:space="preserve"> I det tilfellet</w:t>
      </w:r>
      <w:r w:rsidR="005E0091" w:rsidRPr="00B46910">
        <w:rPr>
          <w:rFonts w:ascii="Myriad Pro" w:hAnsi="Myriad Pro"/>
          <w:sz w:val="22"/>
          <w:szCs w:val="22"/>
        </w:rPr>
        <w:t xml:space="preserve"> årsaken til endringen er leverandørens standardvilkår, </w:t>
      </w:r>
      <w:r w:rsidR="00833534" w:rsidRPr="00B46910">
        <w:rPr>
          <w:rFonts w:ascii="Myriad Pro" w:hAnsi="Myriad Pro"/>
          <w:sz w:val="22"/>
          <w:szCs w:val="22"/>
        </w:rPr>
        <w:t xml:space="preserve">må det </w:t>
      </w:r>
      <w:r w:rsidR="005E0091" w:rsidRPr="00B46910">
        <w:rPr>
          <w:rFonts w:ascii="Myriad Pro" w:hAnsi="Myriad Pro"/>
          <w:sz w:val="22"/>
          <w:szCs w:val="22"/>
        </w:rPr>
        <w:t>oppgis hvilke rettigheter</w:t>
      </w:r>
      <w:r w:rsidR="00833534" w:rsidRPr="00B46910">
        <w:rPr>
          <w:rFonts w:ascii="Myriad Pro" w:hAnsi="Myriad Pro"/>
          <w:sz w:val="22"/>
          <w:szCs w:val="22"/>
        </w:rPr>
        <w:t xml:space="preserve">/plikter Forsvaret mister/får ved endringen av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="005E0091" w:rsidRPr="00B46910">
        <w:rPr>
          <w:rFonts w:ascii="Myriad Pro" w:hAnsi="Myriad Pro"/>
          <w:sz w:val="22"/>
          <w:szCs w:val="22"/>
        </w:rPr>
        <w:t xml:space="preserve">. I tillegg skal det oppgis </w:t>
      </w:r>
      <w:r w:rsidR="008D7DFC" w:rsidRPr="00B46910">
        <w:rPr>
          <w:rFonts w:ascii="Myriad Pro" w:hAnsi="Myriad Pro"/>
          <w:sz w:val="22"/>
          <w:szCs w:val="22"/>
        </w:rPr>
        <w:t xml:space="preserve">en </w:t>
      </w:r>
      <w:r w:rsidR="005E0091" w:rsidRPr="00B46910">
        <w:rPr>
          <w:rFonts w:ascii="Myriad Pro" w:hAnsi="Myriad Pro"/>
          <w:sz w:val="22"/>
          <w:szCs w:val="22"/>
        </w:rPr>
        <w:t xml:space="preserve">henvisning til hvilke punkter i leverandørens standardvilkår dette gjelder. 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Estimert pris:</w:t>
      </w:r>
      <w:r w:rsidRPr="00B46910">
        <w:rPr>
          <w:rFonts w:ascii="Myriad Pro" w:hAnsi="Myriad Pro"/>
          <w:sz w:val="22"/>
          <w:szCs w:val="22"/>
        </w:rPr>
        <w:t xml:space="preserve"> </w:t>
      </w:r>
      <w:r w:rsidR="008D7DFC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 xml:space="preserve">skal </w:t>
      </w:r>
      <w:proofErr w:type="spellStart"/>
      <w:r w:rsidRPr="00B46910">
        <w:rPr>
          <w:rFonts w:ascii="Myriad Pro" w:hAnsi="Myriad Pro"/>
          <w:sz w:val="22"/>
          <w:szCs w:val="22"/>
        </w:rPr>
        <w:t>prissettes</w:t>
      </w:r>
      <w:proofErr w:type="spellEnd"/>
      <w:r w:rsidRPr="00B46910">
        <w:rPr>
          <w:rFonts w:ascii="Myriad Pro" w:hAnsi="Myriad Pro"/>
          <w:sz w:val="22"/>
          <w:szCs w:val="22"/>
        </w:rPr>
        <w:t>, f. eks. i fo</w:t>
      </w:r>
      <w:r w:rsidR="008D7DFC" w:rsidRPr="00B46910">
        <w:rPr>
          <w:rFonts w:ascii="Myriad Pro" w:hAnsi="Myriad Pro"/>
          <w:sz w:val="22"/>
          <w:szCs w:val="22"/>
        </w:rPr>
        <w:t>rhold til hvilken økt risiko avviket medfører for</w:t>
      </w:r>
      <w:r w:rsidRPr="00B46910">
        <w:rPr>
          <w:rFonts w:ascii="Myriad Pro" w:hAnsi="Myriad Pro"/>
          <w:sz w:val="22"/>
          <w:szCs w:val="22"/>
        </w:rPr>
        <w:t xml:space="preserve"> Forsvaret.</w:t>
      </w:r>
    </w:p>
    <w:p w:rsidR="00F9339A" w:rsidRPr="00B46910" w:rsidRDefault="00F9339A" w:rsidP="00347EAE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Begrunnelse prissetting:</w:t>
      </w:r>
      <w:r w:rsidRPr="00B46910">
        <w:rPr>
          <w:rFonts w:ascii="Myriad Pro" w:hAnsi="Myriad Pro"/>
          <w:sz w:val="22"/>
          <w:szCs w:val="22"/>
        </w:rPr>
        <w:t xml:space="preserve"> Det skal angis en saklig begrunnelse for </w:t>
      </w:r>
      <w:r w:rsidR="005E0091" w:rsidRPr="00B46910">
        <w:rPr>
          <w:rFonts w:ascii="Myriad Pro" w:hAnsi="Myriad Pro"/>
          <w:sz w:val="22"/>
          <w:szCs w:val="22"/>
        </w:rPr>
        <w:t xml:space="preserve">prissettingen, samt oppgis beregningsgrunnlaget for leverandørens prissetting. </w:t>
      </w:r>
    </w:p>
    <w:p w:rsidR="00347EAE" w:rsidRPr="00AA6718" w:rsidRDefault="00347EAE" w:rsidP="007B0D64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 xml:space="preserve">Skjema for angivelse av </w:t>
      </w:r>
      <w:r w:rsidR="00F9339A" w:rsidRPr="00AA6718">
        <w:rPr>
          <w:sz w:val="24"/>
          <w:szCs w:val="22"/>
        </w:rPr>
        <w:t xml:space="preserve">tilbyders </w:t>
      </w:r>
      <w:r w:rsidR="004B2999" w:rsidRPr="00AA6718">
        <w:rPr>
          <w:sz w:val="24"/>
          <w:szCs w:val="22"/>
        </w:rPr>
        <w:t xml:space="preserve">avvik </w:t>
      </w:r>
    </w:p>
    <w:p w:rsidR="00347EAE" w:rsidRPr="00B46910" w:rsidRDefault="00347EAE" w:rsidP="00347EAE">
      <w:pPr>
        <w:rPr>
          <w:rFonts w:ascii="Myriad Pro" w:hAnsi="Myriad Pr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2951"/>
        <w:gridCol w:w="3969"/>
        <w:gridCol w:w="1559"/>
        <w:gridCol w:w="4395"/>
      </w:tblGrid>
      <w:tr w:rsidR="00347EAE" w:rsidRPr="00B46910" w:rsidTr="00571A2D">
        <w:tc>
          <w:tcPr>
            <w:tcW w:w="1332" w:type="dxa"/>
            <w:shd w:val="clear" w:color="auto" w:fill="D9D9D9" w:themeFill="background1" w:themeFillShade="D9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Dokument/</w:t>
            </w:r>
          </w:p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referanse</w:t>
            </w:r>
          </w:p>
        </w:tc>
        <w:tc>
          <w:tcPr>
            <w:tcW w:w="2951" w:type="dxa"/>
            <w:shd w:val="clear" w:color="auto" w:fill="D9D9D9" w:themeFill="background1" w:themeFillShade="D9"/>
          </w:tcPr>
          <w:p w:rsidR="00347EAE" w:rsidRPr="00B46910" w:rsidRDefault="001C08E4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A</w:t>
            </w:r>
            <w:r w:rsidR="004B2999" w:rsidRPr="00B46910">
              <w:rPr>
                <w:rFonts w:ascii="Myriad Pro" w:hAnsi="Myriad Pro"/>
                <w:b/>
                <w:sz w:val="22"/>
                <w:szCs w:val="22"/>
              </w:rPr>
              <w:t>vvik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347EAE" w:rsidRPr="00B46910" w:rsidRDefault="00F9339A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 xml:space="preserve">Begrunnelse </w:t>
            </w:r>
            <w:r w:rsidR="00387364" w:rsidRPr="00B46910">
              <w:rPr>
                <w:rFonts w:ascii="Myriad Pro" w:hAnsi="Myriad Pro"/>
                <w:b/>
                <w:sz w:val="22"/>
                <w:szCs w:val="22"/>
              </w:rPr>
              <w:t>avvik</w:t>
            </w:r>
            <w:r w:rsidR="00AA6718">
              <w:rPr>
                <w:rFonts w:ascii="Myriad Pro" w:hAnsi="Myriad Pro"/>
                <w:b/>
                <w:sz w:val="22"/>
                <w:szCs w:val="22"/>
              </w:rPr>
              <w:t>/forbehold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Estimert pris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Begrunnelse prissetting</w:t>
            </w: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</w:tbl>
    <w:p w:rsidR="00347EAE" w:rsidRPr="00B46910" w:rsidRDefault="00347EAE" w:rsidP="00B46910">
      <w:pPr>
        <w:rPr>
          <w:rFonts w:ascii="Myriad Pro" w:hAnsi="Myriad Pro"/>
          <w:sz w:val="22"/>
          <w:szCs w:val="22"/>
        </w:rPr>
      </w:pPr>
    </w:p>
    <w:sectPr w:rsidR="00347EAE" w:rsidRPr="00B46910" w:rsidSect="005E00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upperLetter"/>
      </w:endnotePr>
      <w:pgSz w:w="16840" w:h="11907" w:orient="landscape" w:code="9"/>
      <w:pgMar w:top="1701" w:right="1653" w:bottom="851" w:left="1134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E53" w:rsidRDefault="00180E53">
      <w:r>
        <w:separator/>
      </w:r>
    </w:p>
  </w:endnote>
  <w:endnote w:type="continuationSeparator" w:id="0">
    <w:p w:rsidR="00180E53" w:rsidRDefault="0018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Default="00B46910" w:rsidP="002A38FD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</w:rPr>
      <w:t>2</w:t>
    </w:r>
    <w:r>
      <w:rPr>
        <w:rStyle w:val="Sidetall"/>
      </w:rPr>
      <w:fldChar w:fldCharType="end"/>
    </w:r>
  </w:p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B46910">
      <w:tc>
        <w:tcPr>
          <w:tcW w:w="9427" w:type="dxa"/>
          <w:gridSpan w:val="2"/>
          <w:tcBorders>
            <w:top w:val="single" w:sz="6" w:space="0" w:color="auto"/>
          </w:tcBorders>
        </w:tcPr>
        <w:p w:rsidR="00B46910" w:rsidRPr="00276488" w:rsidRDefault="00B46910" w:rsidP="002A38FD">
          <w:pPr>
            <w:pStyle w:val="Topptekst"/>
            <w:ind w:right="360"/>
            <w:rPr>
              <w:noProof/>
            </w:rPr>
          </w:pPr>
        </w:p>
      </w:tc>
    </w:tr>
    <w:tr w:rsidR="00B46910">
      <w:tc>
        <w:tcPr>
          <w:tcW w:w="4891" w:type="dxa"/>
        </w:tcPr>
        <w:p w:rsidR="00B46910" w:rsidRPr="00541671" w:rsidRDefault="00B46910">
          <w:pPr>
            <w:pStyle w:val="Topptekst"/>
            <w:rPr>
              <w:noProof/>
              <w:sz w:val="18"/>
              <w:szCs w:val="18"/>
            </w:rPr>
          </w:pPr>
        </w:p>
      </w:tc>
      <w:tc>
        <w:tcPr>
          <w:tcW w:w="4536" w:type="dxa"/>
        </w:tcPr>
        <w:p w:rsidR="00B46910" w:rsidRDefault="00B46910" w:rsidP="00D56E63">
          <w:pPr>
            <w:pStyle w:val="Topptekst"/>
            <w:jc w:val="right"/>
            <w:rPr>
              <w:noProof/>
            </w:rPr>
          </w:pPr>
          <w:r w:rsidRPr="00E2193F">
            <w:rPr>
              <w:noProof/>
              <w:sz w:val="16"/>
              <w:szCs w:val="16"/>
            </w:rPr>
            <w:t xml:space="preserve">Side : </w:t>
          </w:r>
          <w:r w:rsidRPr="00E2193F">
            <w:rPr>
              <w:rStyle w:val="Sidetall"/>
              <w:noProof/>
              <w:sz w:val="16"/>
              <w:szCs w:val="16"/>
            </w:rPr>
            <w:t xml:space="preserve"> av </w:t>
          </w:r>
          <w:r w:rsidRPr="00E2193F">
            <w:rPr>
              <w:rStyle w:val="Sidetall"/>
              <w:noProof/>
              <w:sz w:val="16"/>
              <w:szCs w:val="16"/>
            </w:rPr>
            <w:fldChar w:fldCharType="begin"/>
          </w:r>
          <w:r w:rsidRPr="00E2193F">
            <w:rPr>
              <w:rStyle w:val="Sidetall"/>
              <w:noProof/>
              <w:sz w:val="16"/>
              <w:szCs w:val="16"/>
            </w:rPr>
            <w:instrText xml:space="preserve"> NUMPAGES </w:instrText>
          </w:r>
          <w:r w:rsidRPr="00E2193F">
            <w:rPr>
              <w:rStyle w:val="Sidetall"/>
              <w:noProof/>
              <w:sz w:val="16"/>
              <w:szCs w:val="16"/>
            </w:rPr>
            <w:fldChar w:fldCharType="separate"/>
          </w:r>
          <w:r w:rsidR="00571A2D">
            <w:rPr>
              <w:rStyle w:val="Sidetall"/>
              <w:noProof/>
              <w:sz w:val="16"/>
              <w:szCs w:val="16"/>
            </w:rPr>
            <w:t>1</w:t>
          </w:r>
          <w:r w:rsidRPr="00E2193F">
            <w:rPr>
              <w:rStyle w:val="Sidetall"/>
              <w:noProof/>
              <w:sz w:val="16"/>
              <w:szCs w:val="16"/>
            </w:rPr>
            <w:fldChar w:fldCharType="end"/>
          </w:r>
          <w:r w:rsidRPr="00E2193F">
            <w:rPr>
              <w:noProof/>
              <w:sz w:val="16"/>
              <w:szCs w:val="16"/>
            </w:rPr>
            <w:fldChar w:fldCharType="begin"/>
          </w:r>
          <w:r w:rsidRPr="00E2193F">
            <w:rPr>
              <w:noProof/>
              <w:sz w:val="16"/>
              <w:szCs w:val="16"/>
            </w:rPr>
            <w:instrText xml:space="preserve"> REF GraderingsValg   \* MERGEFORMAT </w:instrText>
          </w:r>
          <w:r w:rsidRPr="00E2193F">
            <w:rPr>
              <w:noProof/>
              <w:sz w:val="16"/>
              <w:szCs w:val="16"/>
            </w:rPr>
            <w:fldChar w:fldCharType="separate"/>
          </w:r>
          <w:r w:rsidR="00571A2D">
            <w:rPr>
              <w:b w:val="0"/>
              <w:bCs/>
              <w:noProof/>
              <w:sz w:val="16"/>
              <w:szCs w:val="16"/>
            </w:rPr>
            <w:t>Feil! Fant ikke referansekilden.</w:t>
          </w:r>
          <w:r w:rsidRPr="00E2193F">
            <w:rPr>
              <w:noProof/>
              <w:sz w:val="16"/>
              <w:szCs w:val="16"/>
            </w:rPr>
            <w:fldChar w:fldCharType="end"/>
          </w:r>
        </w:p>
      </w:tc>
    </w:tr>
  </w:tbl>
  <w:p w:rsidR="00B46910" w:rsidRDefault="00B46910">
    <w:pPr>
      <w:pStyle w:val="Bunntekst"/>
      <w:rPr>
        <w:sz w:val="4"/>
      </w:rPr>
    </w:pPr>
  </w:p>
  <w:p w:rsidR="00B46910" w:rsidRDefault="00B46910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Default="00B46910" w:rsidP="002A38FD">
    <w:pPr>
      <w:pStyle w:val="Bunnteks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426"/>
    </w:tblGrid>
    <w:tr w:rsidR="00B46910">
      <w:trPr>
        <w:jc w:val="center"/>
      </w:trPr>
      <w:tc>
        <w:tcPr>
          <w:tcW w:w="9426" w:type="dxa"/>
          <w:tcBorders>
            <w:top w:val="single" w:sz="6" w:space="0" w:color="auto"/>
          </w:tcBorders>
        </w:tcPr>
        <w:p w:rsidR="00B46910" w:rsidRPr="00893AE1" w:rsidRDefault="00B46910">
          <w:pPr>
            <w:spacing w:before="120"/>
            <w:rPr>
              <w:rFonts w:ascii="Arial" w:hAnsi="Arial" w:cs="Arial"/>
              <w:b/>
              <w:noProof/>
              <w:sz w:val="18"/>
            </w:rPr>
          </w:pPr>
        </w:p>
      </w:tc>
    </w:tr>
  </w:tbl>
  <w:p w:rsidR="00B46910" w:rsidRPr="00893AE1" w:rsidRDefault="00B46910" w:rsidP="00D56E63">
    <w:pPr>
      <w:rPr>
        <w:rFonts w:ascii="Arial" w:hAnsi="Arial" w:cs="Arial"/>
        <w:sz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E53" w:rsidRDefault="00180E53">
      <w:r>
        <w:separator/>
      </w:r>
    </w:p>
  </w:footnote>
  <w:footnote w:type="continuationSeparator" w:id="0">
    <w:p w:rsidR="00180E53" w:rsidRDefault="00180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19"/>
      <w:gridCol w:w="1422"/>
      <w:gridCol w:w="4915"/>
      <w:gridCol w:w="2268"/>
    </w:tblGrid>
    <w:tr w:rsidR="00B46910">
      <w:tc>
        <w:tcPr>
          <w:tcW w:w="819" w:type="dxa"/>
        </w:tcPr>
        <w:p w:rsidR="00B46910" w:rsidRDefault="00B46910">
          <w:pPr>
            <w:pStyle w:val="Topptekst"/>
            <w:rPr>
              <w:noProof/>
            </w:rPr>
          </w:pPr>
        </w:p>
      </w:tc>
      <w:tc>
        <w:tcPr>
          <w:tcW w:w="6337" w:type="dxa"/>
          <w:gridSpan w:val="2"/>
          <w:vAlign w:val="center"/>
        </w:tcPr>
        <w:p w:rsidR="00B46910" w:rsidRDefault="00B46910" w:rsidP="00D56E63">
          <w:pPr>
            <w:pStyle w:val="Topptekst"/>
            <w:rPr>
              <w:noProof/>
            </w:rPr>
          </w:pPr>
        </w:p>
      </w:tc>
      <w:tc>
        <w:tcPr>
          <w:tcW w:w="2268" w:type="dxa"/>
        </w:tcPr>
        <w:p w:rsidR="00B46910" w:rsidRDefault="00B46910">
          <w:pPr>
            <w:pStyle w:val="Topptekst"/>
            <w:rPr>
              <w:noProof/>
            </w:rPr>
          </w:pPr>
        </w:p>
      </w:tc>
    </w:tr>
    <w:tr w:rsidR="00B46910">
      <w:tc>
        <w:tcPr>
          <w:tcW w:w="2241" w:type="dxa"/>
          <w:gridSpan w:val="2"/>
          <w:tcBorders>
            <w:bottom w:val="single" w:sz="6" w:space="0" w:color="auto"/>
          </w:tcBorders>
        </w:tcPr>
        <w:p w:rsidR="00B46910" w:rsidRPr="00276488" w:rsidRDefault="00B46910" w:rsidP="00D56E63">
          <w:pPr>
            <w:pStyle w:val="Topptekst"/>
            <w:jc w:val="right"/>
            <w:rPr>
              <w:rStyle w:val="Sidetall"/>
              <w:noProof/>
            </w:rPr>
          </w:pPr>
          <w:r>
            <w:rPr>
              <w:rFonts w:cs="Arial"/>
              <w:sz w:val="20"/>
            </w:rPr>
            <w:t>Unntatt offentlighet etter offentleglova § 23 første ledd</w:t>
          </w:r>
        </w:p>
      </w:tc>
      <w:tc>
        <w:tcPr>
          <w:tcW w:w="7183" w:type="dxa"/>
          <w:gridSpan w:val="2"/>
          <w:tcBorders>
            <w:bottom w:val="single" w:sz="6" w:space="0" w:color="auto"/>
          </w:tcBorders>
        </w:tcPr>
        <w:p w:rsidR="00B46910" w:rsidRPr="00323BF2" w:rsidRDefault="00B46910" w:rsidP="00D56E63">
          <w:pPr>
            <w:spacing w:before="120" w:after="180"/>
            <w:jc w:val="center"/>
            <w:rPr>
              <w:rStyle w:val="Sidetall"/>
              <w:b/>
              <w:noProof/>
            </w:rPr>
          </w:pPr>
        </w:p>
      </w:tc>
    </w:tr>
  </w:tbl>
  <w:p w:rsidR="00B46910" w:rsidRDefault="00B46910">
    <w:pPr>
      <w:pStyle w:val="Topptekst"/>
      <w:rPr>
        <w:noProof/>
        <w:sz w:val="4"/>
      </w:rPr>
    </w:pPr>
  </w:p>
  <w:p w:rsidR="00B46910" w:rsidRDefault="00B46910">
    <w:pPr>
      <w:pStyle w:val="Topptekst"/>
      <w:rPr>
        <w:noProof/>
        <w:sz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06C" w:rsidRDefault="005320B6" w:rsidP="0030520D">
    <w:pPr>
      <w:pStyle w:val="Topptekst"/>
      <w:pBdr>
        <w:bottom w:val="single" w:sz="6" w:space="0" w:color="auto"/>
      </w:pBdr>
      <w:tabs>
        <w:tab w:val="right" w:pos="14053"/>
      </w:tabs>
      <w:rPr>
        <w:rFonts w:ascii="Myriad Pro" w:hAnsi="Myriad Pro"/>
        <w:b w:val="0"/>
        <w:sz w:val="18"/>
        <w:szCs w:val="18"/>
      </w:rPr>
    </w:pPr>
    <w:r>
      <w:rPr>
        <w:rFonts w:ascii="Myriad Pro" w:hAnsi="Myriad Pro"/>
        <w:b w:val="0"/>
        <w:sz w:val="18"/>
        <w:szCs w:val="18"/>
      </w:rPr>
      <w:t>Forsvarsmateriell / IKT-kapasiteter</w:t>
    </w:r>
  </w:p>
  <w:p w:rsidR="00B46910" w:rsidRPr="00B46910" w:rsidRDefault="00B46910" w:rsidP="0030520D">
    <w:pPr>
      <w:pStyle w:val="Topptekst"/>
      <w:pBdr>
        <w:bottom w:val="single" w:sz="6" w:space="0" w:color="auto"/>
      </w:pBdr>
      <w:tabs>
        <w:tab w:val="right" w:pos="14053"/>
      </w:tabs>
      <w:rPr>
        <w:rFonts w:ascii="Myriad Pro" w:hAnsi="Myriad Pro"/>
        <w:b w:val="0"/>
        <w:sz w:val="18"/>
        <w:szCs w:val="18"/>
      </w:rPr>
    </w:pPr>
    <w:bookmarkStart w:id="0" w:name="_GoBack"/>
    <w:bookmarkEnd w:id="0"/>
    <w:r w:rsidRPr="00B46910">
      <w:rPr>
        <w:rFonts w:ascii="Myriad Pro" w:hAnsi="Myriad Pro"/>
        <w:b w:val="0"/>
        <w:sz w:val="18"/>
        <w:szCs w:val="18"/>
      </w:rPr>
      <w:tab/>
    </w:r>
    <w:r w:rsidR="003F0D02">
      <w:rPr>
        <w:rFonts w:ascii="Myriad Pro" w:hAnsi="Myriad Pro"/>
        <w:b w:val="0"/>
        <w:sz w:val="18"/>
        <w:szCs w:val="18"/>
      </w:rPr>
      <w:t xml:space="preserve">Vedlegg </w:t>
    </w:r>
    <w:r w:rsidR="00026A7C">
      <w:rPr>
        <w:rFonts w:ascii="Myriad Pro" w:hAnsi="Myriad Pro"/>
        <w:b w:val="0"/>
        <w:sz w:val="18"/>
        <w:szCs w:val="18"/>
      </w:rPr>
      <w:t>2</w:t>
    </w:r>
    <w:r w:rsidR="003F0D02">
      <w:rPr>
        <w:rFonts w:ascii="Myriad Pro" w:hAnsi="Myriad Pro"/>
        <w:b w:val="0"/>
        <w:sz w:val="18"/>
        <w:szCs w:val="18"/>
      </w:rPr>
      <w:t xml:space="preserve"> - </w:t>
    </w:r>
    <w:r w:rsidRPr="00B46910">
      <w:rPr>
        <w:rFonts w:ascii="Myriad Pro" w:hAnsi="Myriad Pro"/>
        <w:b w:val="0"/>
        <w:sz w:val="18"/>
        <w:szCs w:val="18"/>
      </w:rPr>
      <w:t>Oversikt over avvik</w:t>
    </w:r>
  </w:p>
  <w:p w:rsidR="00B46910" w:rsidRPr="00D37935" w:rsidRDefault="00B46910" w:rsidP="0030520D">
    <w:pPr>
      <w:pStyle w:val="Topptekst"/>
      <w:pBdr>
        <w:bottom w:val="single" w:sz="6" w:space="0" w:color="auto"/>
      </w:pBdr>
      <w:tabs>
        <w:tab w:val="right" w:pos="14034"/>
      </w:tabs>
      <w:rPr>
        <w:rFonts w:ascii="Times New Roman" w:hAnsi="Times New Roman"/>
        <w:b w:val="0"/>
        <w:sz w:val="18"/>
        <w:szCs w:val="18"/>
      </w:rPr>
    </w:pPr>
    <w:r w:rsidRPr="00937217">
      <w:rPr>
        <w:rFonts w:ascii="Times New Roman" w:hAnsi="Times New Roman"/>
        <w:b w:val="0"/>
        <w:sz w:val="18"/>
        <w:szCs w:val="18"/>
      </w:rPr>
      <w:tab/>
    </w:r>
    <w:r w:rsidRPr="0030520D">
      <w:rPr>
        <w:rFonts w:ascii="Myriad Pro" w:hAnsi="Myriad Pro"/>
        <w:b w:val="0"/>
        <w:sz w:val="18"/>
        <w:szCs w:val="18"/>
      </w:rPr>
      <w:t xml:space="preserve">Side 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b w:val="0"/>
        <w:sz w:val="18"/>
        <w:szCs w:val="18"/>
      </w:rPr>
      <w:instrText xml:space="preserve"> PAGE </w:instrTex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separate"/>
    </w:r>
    <w:r w:rsidR="000D0EA9">
      <w:rPr>
        <w:rStyle w:val="Sidetall"/>
        <w:rFonts w:ascii="Myriad Pro" w:hAnsi="Myriad Pro"/>
        <w:b w:val="0"/>
        <w:noProof/>
        <w:sz w:val="18"/>
        <w:szCs w:val="18"/>
      </w:rPr>
      <w:t>1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end"/>
    </w:r>
    <w:r w:rsidRPr="0030520D">
      <w:rPr>
        <w:rStyle w:val="Sidetall"/>
        <w:rFonts w:ascii="Myriad Pro" w:hAnsi="Myriad Pro"/>
        <w:b w:val="0"/>
        <w:sz w:val="18"/>
        <w:szCs w:val="18"/>
      </w:rPr>
      <w:t xml:space="preserve"> av 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b w:val="0"/>
        <w:sz w:val="18"/>
        <w:szCs w:val="18"/>
      </w:rPr>
      <w:instrText xml:space="preserve"> numpages </w:instrTex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separate"/>
    </w:r>
    <w:r w:rsidR="000D0EA9">
      <w:rPr>
        <w:rStyle w:val="Sidetall"/>
        <w:rFonts w:ascii="Myriad Pro" w:hAnsi="Myriad Pro"/>
        <w:b w:val="0"/>
        <w:noProof/>
        <w:sz w:val="18"/>
        <w:szCs w:val="18"/>
      </w:rPr>
      <w:t>1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06C" w:rsidRDefault="005D206C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C4E"/>
    <w:multiLevelType w:val="hybridMultilevel"/>
    <w:tmpl w:val="AFD05672"/>
    <w:lvl w:ilvl="0" w:tplc="0F50BB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865929"/>
    <w:multiLevelType w:val="multilevel"/>
    <w:tmpl w:val="EA9AA43E"/>
    <w:lvl w:ilvl="0">
      <w:start w:val="1"/>
      <w:numFmt w:val="decimal"/>
      <w:lvlText w:val="%1"/>
      <w:lvlJc w:val="left"/>
      <w:pPr>
        <w:tabs>
          <w:tab w:val="num" w:pos="994"/>
        </w:tabs>
        <w:ind w:left="994" w:hanging="794"/>
      </w:pPr>
    </w:lvl>
    <w:lvl w:ilvl="1">
      <w:start w:val="1"/>
      <w:numFmt w:val="decimal"/>
      <w:lvlText w:val="%1.%2"/>
      <w:lvlJc w:val="left"/>
      <w:pPr>
        <w:tabs>
          <w:tab w:val="num" w:pos="820"/>
        </w:tabs>
        <w:ind w:left="820" w:hanging="720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</w:lvl>
  </w:abstractNum>
  <w:abstractNum w:abstractNumId="2">
    <w:nsid w:val="2E216177"/>
    <w:multiLevelType w:val="hybridMultilevel"/>
    <w:tmpl w:val="CA5CA07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CF7D43"/>
    <w:multiLevelType w:val="hybridMultilevel"/>
    <w:tmpl w:val="BAD2AA2E"/>
    <w:lvl w:ilvl="0" w:tplc="19866C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2B7B6F"/>
    <w:multiLevelType w:val="multilevel"/>
    <w:tmpl w:val="2C925C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16"/>
        </w:tabs>
        <w:ind w:left="816" w:hanging="576"/>
      </w:pPr>
      <w:rPr>
        <w:color w:val="99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8080"/>
        <w:lang w:val="nb-N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color w:val="0000FF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AF66BF5"/>
    <w:multiLevelType w:val="hybridMultilevel"/>
    <w:tmpl w:val="C8867402"/>
    <w:lvl w:ilvl="0" w:tplc="5250501C">
      <w:start w:val="1"/>
      <w:numFmt w:val="decimal"/>
      <w:pStyle w:val="Overskrift2"/>
      <w:lvlText w:val="%1"/>
      <w:lvlJc w:val="left"/>
      <w:pPr>
        <w:ind w:left="8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40" w:hanging="360"/>
      </w:pPr>
    </w:lvl>
    <w:lvl w:ilvl="2" w:tplc="0414001B" w:tentative="1">
      <w:start w:val="1"/>
      <w:numFmt w:val="lowerRoman"/>
      <w:lvlText w:val="%3."/>
      <w:lvlJc w:val="right"/>
      <w:pPr>
        <w:ind w:left="2260" w:hanging="180"/>
      </w:pPr>
    </w:lvl>
    <w:lvl w:ilvl="3" w:tplc="0414000F" w:tentative="1">
      <w:start w:val="1"/>
      <w:numFmt w:val="decimal"/>
      <w:lvlText w:val="%4."/>
      <w:lvlJc w:val="left"/>
      <w:pPr>
        <w:ind w:left="2980" w:hanging="360"/>
      </w:pPr>
    </w:lvl>
    <w:lvl w:ilvl="4" w:tplc="04140019" w:tentative="1">
      <w:start w:val="1"/>
      <w:numFmt w:val="lowerLetter"/>
      <w:lvlText w:val="%5."/>
      <w:lvlJc w:val="left"/>
      <w:pPr>
        <w:ind w:left="3700" w:hanging="360"/>
      </w:pPr>
    </w:lvl>
    <w:lvl w:ilvl="5" w:tplc="0414001B" w:tentative="1">
      <w:start w:val="1"/>
      <w:numFmt w:val="lowerRoman"/>
      <w:lvlText w:val="%6."/>
      <w:lvlJc w:val="right"/>
      <w:pPr>
        <w:ind w:left="4420" w:hanging="180"/>
      </w:pPr>
    </w:lvl>
    <w:lvl w:ilvl="6" w:tplc="0414000F" w:tentative="1">
      <w:start w:val="1"/>
      <w:numFmt w:val="decimal"/>
      <w:lvlText w:val="%7."/>
      <w:lvlJc w:val="left"/>
      <w:pPr>
        <w:ind w:left="5140" w:hanging="360"/>
      </w:pPr>
    </w:lvl>
    <w:lvl w:ilvl="7" w:tplc="04140019" w:tentative="1">
      <w:start w:val="1"/>
      <w:numFmt w:val="lowerLetter"/>
      <w:lvlText w:val="%8."/>
      <w:lvlJc w:val="left"/>
      <w:pPr>
        <w:ind w:left="5860" w:hanging="360"/>
      </w:pPr>
    </w:lvl>
    <w:lvl w:ilvl="8" w:tplc="0414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1"/>
  </w:num>
  <w:num w:numId="9">
    <w:abstractNumId w:val="0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AE"/>
    <w:rsid w:val="00014370"/>
    <w:rsid w:val="00026A7C"/>
    <w:rsid w:val="000B0375"/>
    <w:rsid w:val="000D0EA9"/>
    <w:rsid w:val="000D47B8"/>
    <w:rsid w:val="000E524D"/>
    <w:rsid w:val="000E6F2B"/>
    <w:rsid w:val="001065CA"/>
    <w:rsid w:val="00146041"/>
    <w:rsid w:val="00147ECC"/>
    <w:rsid w:val="00164CC4"/>
    <w:rsid w:val="00173231"/>
    <w:rsid w:val="0017520F"/>
    <w:rsid w:val="00180E53"/>
    <w:rsid w:val="001A7307"/>
    <w:rsid w:val="001B2F5F"/>
    <w:rsid w:val="001B75A9"/>
    <w:rsid w:val="001C08E4"/>
    <w:rsid w:val="002321AD"/>
    <w:rsid w:val="00232E30"/>
    <w:rsid w:val="00237B6C"/>
    <w:rsid w:val="002625A0"/>
    <w:rsid w:val="00270AED"/>
    <w:rsid w:val="002A38FD"/>
    <w:rsid w:val="002C56F0"/>
    <w:rsid w:val="002E20C6"/>
    <w:rsid w:val="00301040"/>
    <w:rsid w:val="0030520D"/>
    <w:rsid w:val="00325BED"/>
    <w:rsid w:val="00334FEF"/>
    <w:rsid w:val="00347EAE"/>
    <w:rsid w:val="00374A87"/>
    <w:rsid w:val="00387364"/>
    <w:rsid w:val="003F0D02"/>
    <w:rsid w:val="003F1455"/>
    <w:rsid w:val="00412319"/>
    <w:rsid w:val="00460CC2"/>
    <w:rsid w:val="00476A67"/>
    <w:rsid w:val="00493197"/>
    <w:rsid w:val="004B2999"/>
    <w:rsid w:val="004E6277"/>
    <w:rsid w:val="004E6E3C"/>
    <w:rsid w:val="00522671"/>
    <w:rsid w:val="005320B6"/>
    <w:rsid w:val="005337AB"/>
    <w:rsid w:val="005448CE"/>
    <w:rsid w:val="00557958"/>
    <w:rsid w:val="005618D8"/>
    <w:rsid w:val="00571A2D"/>
    <w:rsid w:val="00574E93"/>
    <w:rsid w:val="005753EA"/>
    <w:rsid w:val="0057688F"/>
    <w:rsid w:val="005A55D9"/>
    <w:rsid w:val="005C7F4C"/>
    <w:rsid w:val="005D206C"/>
    <w:rsid w:val="005E0091"/>
    <w:rsid w:val="005F1777"/>
    <w:rsid w:val="005F6A52"/>
    <w:rsid w:val="006017A8"/>
    <w:rsid w:val="00632E13"/>
    <w:rsid w:val="0063633A"/>
    <w:rsid w:val="00644683"/>
    <w:rsid w:val="006845DA"/>
    <w:rsid w:val="00684C26"/>
    <w:rsid w:val="00690440"/>
    <w:rsid w:val="006B3F57"/>
    <w:rsid w:val="006B6212"/>
    <w:rsid w:val="006C5CA2"/>
    <w:rsid w:val="00701823"/>
    <w:rsid w:val="007320AE"/>
    <w:rsid w:val="00752BF1"/>
    <w:rsid w:val="00784EEB"/>
    <w:rsid w:val="007B0D64"/>
    <w:rsid w:val="007D3ED5"/>
    <w:rsid w:val="0083294C"/>
    <w:rsid w:val="00833534"/>
    <w:rsid w:val="008D7DFC"/>
    <w:rsid w:val="008E478F"/>
    <w:rsid w:val="008F2DF3"/>
    <w:rsid w:val="00907A90"/>
    <w:rsid w:val="009348B1"/>
    <w:rsid w:val="00937217"/>
    <w:rsid w:val="00947F2E"/>
    <w:rsid w:val="0096668D"/>
    <w:rsid w:val="009700DD"/>
    <w:rsid w:val="0098690D"/>
    <w:rsid w:val="0099599D"/>
    <w:rsid w:val="009A74FC"/>
    <w:rsid w:val="009B553A"/>
    <w:rsid w:val="009D6B0A"/>
    <w:rsid w:val="009E2D95"/>
    <w:rsid w:val="00A01C40"/>
    <w:rsid w:val="00A0552B"/>
    <w:rsid w:val="00A41EDE"/>
    <w:rsid w:val="00A53A58"/>
    <w:rsid w:val="00A74201"/>
    <w:rsid w:val="00A92468"/>
    <w:rsid w:val="00A948F9"/>
    <w:rsid w:val="00AA6718"/>
    <w:rsid w:val="00AB1853"/>
    <w:rsid w:val="00AC2A42"/>
    <w:rsid w:val="00AC7777"/>
    <w:rsid w:val="00AF2D5A"/>
    <w:rsid w:val="00AF3BBC"/>
    <w:rsid w:val="00B13EDB"/>
    <w:rsid w:val="00B3328D"/>
    <w:rsid w:val="00B46910"/>
    <w:rsid w:val="00B777D6"/>
    <w:rsid w:val="00B82E80"/>
    <w:rsid w:val="00BB1990"/>
    <w:rsid w:val="00BD5568"/>
    <w:rsid w:val="00C075E4"/>
    <w:rsid w:val="00C34F12"/>
    <w:rsid w:val="00C454D0"/>
    <w:rsid w:val="00C563AD"/>
    <w:rsid w:val="00C63C0D"/>
    <w:rsid w:val="00C73262"/>
    <w:rsid w:val="00CA21EC"/>
    <w:rsid w:val="00CA4A20"/>
    <w:rsid w:val="00CD4B88"/>
    <w:rsid w:val="00D1608E"/>
    <w:rsid w:val="00D32227"/>
    <w:rsid w:val="00D33FB8"/>
    <w:rsid w:val="00D37935"/>
    <w:rsid w:val="00D5616B"/>
    <w:rsid w:val="00D56E63"/>
    <w:rsid w:val="00D7573C"/>
    <w:rsid w:val="00DB43F9"/>
    <w:rsid w:val="00DB7D01"/>
    <w:rsid w:val="00DF2012"/>
    <w:rsid w:val="00E04ED3"/>
    <w:rsid w:val="00E20362"/>
    <w:rsid w:val="00E419B1"/>
    <w:rsid w:val="00E67F94"/>
    <w:rsid w:val="00E71183"/>
    <w:rsid w:val="00E72764"/>
    <w:rsid w:val="00E7620E"/>
    <w:rsid w:val="00EC058F"/>
    <w:rsid w:val="00F176C4"/>
    <w:rsid w:val="00F363C4"/>
    <w:rsid w:val="00F4218A"/>
    <w:rsid w:val="00F9339A"/>
    <w:rsid w:val="00F96F6B"/>
    <w:rsid w:val="00FB4062"/>
    <w:rsid w:val="00FB4E5B"/>
    <w:rsid w:val="00FB5118"/>
    <w:rsid w:val="00FB7877"/>
    <w:rsid w:val="00FC7946"/>
    <w:rsid w:val="00FF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24C789D2</Template>
  <TotalTime>8</TotalTime>
  <Pages>1</Pages>
  <Words>235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Oversikt over forbehold</vt:lpstr>
    </vt:vector>
  </TitlesOfParts>
  <Company>Forsvaret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Oversikt over forbehold</dc:title>
  <dc:creator>LOS-programmet i Forsvaret</dc:creator>
  <cp:lastModifiedBy>Hegre, Ivar Molstadengen</cp:lastModifiedBy>
  <cp:revision>16</cp:revision>
  <cp:lastPrinted>2017-05-16T11:16:00Z</cp:lastPrinted>
  <dcterms:created xsi:type="dcterms:W3CDTF">2017-05-09T13:02:00Z</dcterms:created>
  <dcterms:modified xsi:type="dcterms:W3CDTF">2019-09-25T08:27:00Z</dcterms:modified>
</cp:coreProperties>
</file>